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BE7576" w:rsidRPr="00CA4B7F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BE7576" w:rsidRPr="00A91E5A" w:rsidRDefault="00BE7576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cs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BE7576" w:rsidRPr="00CA4B7F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2025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李翀</w:t>
            </w:r>
          </w:p>
        </w:tc>
        <w:tc>
          <w:tcPr>
            <w:tcW w:w="2131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教授</w:t>
            </w:r>
          </w:p>
        </w:tc>
      </w:tr>
      <w:tr w:rsidR="00BE7576" w:rsidRPr="00CA4B7F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金融学</w:t>
            </w:r>
          </w:p>
        </w:tc>
        <w:tc>
          <w:tcPr>
            <w:tcW w:w="2131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所在</w:t>
            </w:r>
            <w:r>
              <w:rPr>
                <w:rFonts w:ascii="宋体" w:hAnsi="宋体" w:cs="宋体" w:hint="eastAsia"/>
                <w:b/>
                <w:bCs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金融系</w:t>
            </w:r>
          </w:p>
        </w:tc>
      </w:tr>
      <w:tr w:rsidR="00BE7576" w:rsidRPr="00CA4B7F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131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后主楼</w:t>
            </w:r>
            <w:r>
              <w:rPr>
                <w:rFonts w:ascii="宋体" w:cs="宋体"/>
              </w:rPr>
              <w:t>16</w:t>
            </w:r>
            <w:r>
              <w:rPr>
                <w:rFonts w:ascii="宋体" w:cs="宋体" w:hint="eastAsia"/>
              </w:rPr>
              <w:t>层</w:t>
            </w:r>
          </w:p>
        </w:tc>
      </w:tr>
      <w:tr w:rsidR="00BE7576" w:rsidRPr="00CA4B7F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手机号</w:t>
            </w:r>
          </w:p>
        </w:tc>
        <w:tc>
          <w:tcPr>
            <w:tcW w:w="2025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13611167173</w:t>
            </w:r>
          </w:p>
        </w:tc>
        <w:tc>
          <w:tcPr>
            <w:tcW w:w="2131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BE7576" w:rsidRPr="00CA4B7F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金融学</w:t>
            </w:r>
          </w:p>
        </w:tc>
        <w:tc>
          <w:tcPr>
            <w:tcW w:w="2131" w:type="dxa"/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</w:tr>
      <w:tr w:rsidR="00BE7576" w:rsidRPr="00CA4B7F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近三年所教授</w:t>
            </w:r>
          </w:p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</w:rPr>
              <w:t>（包括课程名称、课程类型、授课对象、学生评教等信息）</w:t>
            </w: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宏观经济学，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金融市场学</w:t>
            </w:r>
          </w:p>
        </w:tc>
      </w:tr>
      <w:tr w:rsidR="00BE7576" w:rsidRPr="00CA4B7F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BE7576" w:rsidRDefault="00BE7576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/>
              </w:rPr>
              <w:t xml:space="preserve">  </w:t>
            </w:r>
            <w:r>
              <w:rPr>
                <w:rFonts w:ascii="宋体" w:cs="宋体" w:hint="eastAsia"/>
              </w:rPr>
              <w:t>国家社会科学基金重大项目</w:t>
            </w:r>
          </w:p>
          <w:p w:rsidR="00BE7576" w:rsidRPr="000C7C69" w:rsidRDefault="00BE7576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/>
              </w:rPr>
              <w:t xml:space="preserve">  </w:t>
            </w:r>
            <w:r>
              <w:rPr>
                <w:rFonts w:ascii="宋体" w:cs="宋体" w:hint="eastAsia"/>
              </w:rPr>
              <w:t>平均每年发表</w:t>
            </w:r>
            <w:r>
              <w:rPr>
                <w:rFonts w:ascii="宋体" w:cs="宋体"/>
              </w:rPr>
              <w:t>4-5</w:t>
            </w:r>
            <w:r>
              <w:rPr>
                <w:rFonts w:ascii="宋体" w:cs="宋体" w:hint="eastAsia"/>
              </w:rPr>
              <w:t>篇论文</w:t>
            </w:r>
          </w:p>
        </w:tc>
      </w:tr>
      <w:tr w:rsidR="00BE7576" w:rsidRPr="00CA4B7F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</w:rPr>
              <w:t>（工作目标，对学生指导的主要内容、方式、时间安排等）</w:t>
            </w: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按照要求做</w:t>
            </w: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</w:p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申请人签字：</w:t>
            </w:r>
            <w:r>
              <w:rPr>
                <w:rFonts w:ascii="宋体" w:hAnsi="宋体" w:cs="宋体" w:hint="eastAsia"/>
                <w:b/>
                <w:bCs/>
              </w:rPr>
              <w:t>李翀</w:t>
            </w:r>
          </w:p>
          <w:p w:rsidR="00BE7576" w:rsidRPr="00CA4B7F" w:rsidRDefault="00BE7576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BE7576" w:rsidRPr="00CA4B7F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部部院系</w:t>
            </w:r>
            <w:r w:rsidRPr="00CA4B7F">
              <w:rPr>
                <w:rFonts w:ascii="宋体" w:hAnsi="宋体" w:cs="宋体" w:hint="eastAsia"/>
                <w:b/>
                <w:bCs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BE7576" w:rsidRPr="00CA4B7F" w:rsidRDefault="00BE7576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</w:rPr>
              <w:t xml:space="preserve"> 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负责人签字：</w:t>
            </w:r>
          </w:p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BE7576" w:rsidRPr="00CA4B7F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BE7576" w:rsidRPr="00CA4B7F" w:rsidRDefault="00BE7576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BE7576" w:rsidRPr="00CA4B7F" w:rsidRDefault="00BE7576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</w:rPr>
              <w:t xml:space="preserve"> 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负责人签字：</w:t>
            </w:r>
          </w:p>
          <w:p w:rsidR="00BE7576" w:rsidRPr="00CA4B7F" w:rsidRDefault="00BE7576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</w:tbl>
    <w:p w:rsidR="00BE7576" w:rsidRDefault="00BE7576"/>
    <w:sectPr w:rsidR="00BE7576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0C7C69"/>
    <w:rsid w:val="000D4C67"/>
    <w:rsid w:val="002913CB"/>
    <w:rsid w:val="00810D7D"/>
    <w:rsid w:val="00A91E5A"/>
    <w:rsid w:val="00BE7576"/>
    <w:rsid w:val="00CA4B7F"/>
    <w:rsid w:val="00D1582E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C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83</Words>
  <Characters>478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</cp:lastModifiedBy>
  <cp:revision>2</cp:revision>
  <dcterms:created xsi:type="dcterms:W3CDTF">2013-10-17T08:39:00Z</dcterms:created>
  <dcterms:modified xsi:type="dcterms:W3CDTF">2013-10-17T09:26:00Z</dcterms:modified>
</cp:coreProperties>
</file>