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D950FD" w:rsidRPr="00CA4B7F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D950FD" w:rsidRPr="00A91E5A" w:rsidRDefault="00D950FD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cs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D950FD" w:rsidRPr="00CA4B7F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姓名</w:t>
            </w:r>
          </w:p>
        </w:tc>
        <w:tc>
          <w:tcPr>
            <w:tcW w:w="2025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孙志军</w:t>
            </w:r>
          </w:p>
        </w:tc>
        <w:tc>
          <w:tcPr>
            <w:tcW w:w="2131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副教授</w:t>
            </w:r>
          </w:p>
        </w:tc>
      </w:tr>
      <w:tr w:rsidR="00D950FD" w:rsidRPr="00CA4B7F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教育经济</w:t>
            </w:r>
          </w:p>
        </w:tc>
        <w:tc>
          <w:tcPr>
            <w:tcW w:w="2131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所在</w:t>
            </w:r>
            <w:r>
              <w:rPr>
                <w:rFonts w:ascii="宋体" w:hAnsi="宋体" w:cs="宋体" w:hint="eastAsia"/>
                <w:b/>
                <w:bCs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经济与工商管理学院经济系</w:t>
            </w:r>
          </w:p>
        </w:tc>
      </w:tr>
      <w:tr w:rsidR="00D950FD" w:rsidRPr="00CA4B7F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58802167</w:t>
            </w:r>
          </w:p>
        </w:tc>
        <w:tc>
          <w:tcPr>
            <w:tcW w:w="2131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科技楼</w:t>
            </w:r>
            <w:r>
              <w:rPr>
                <w:rFonts w:ascii="宋体" w:cs="宋体"/>
              </w:rPr>
              <w:t>C</w:t>
            </w:r>
            <w:r>
              <w:rPr>
                <w:rFonts w:ascii="宋体" w:cs="宋体" w:hint="eastAsia"/>
              </w:rPr>
              <w:t>区</w:t>
            </w:r>
            <w:r>
              <w:rPr>
                <w:rFonts w:ascii="宋体" w:cs="宋体"/>
              </w:rPr>
              <w:t>311</w:t>
            </w:r>
          </w:p>
        </w:tc>
      </w:tr>
      <w:tr w:rsidR="00D950FD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手机号</w:t>
            </w:r>
          </w:p>
        </w:tc>
        <w:tc>
          <w:tcPr>
            <w:tcW w:w="2025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13611268934</w:t>
            </w:r>
          </w:p>
        </w:tc>
        <w:tc>
          <w:tcPr>
            <w:tcW w:w="2131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cs="宋体"/>
              </w:rPr>
              <w:t>szhijun@bnu.edu.cn</w:t>
            </w:r>
          </w:p>
        </w:tc>
      </w:tr>
      <w:tr w:rsidR="00D950FD" w:rsidRPr="00CA4B7F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</w:p>
        </w:tc>
        <w:tc>
          <w:tcPr>
            <w:tcW w:w="2131" w:type="dxa"/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cs="宋体"/>
              </w:rPr>
              <w:t>5</w:t>
            </w:r>
          </w:p>
        </w:tc>
      </w:tr>
      <w:tr w:rsidR="00D950FD" w:rsidRPr="00CA4B7F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近三年所教授</w:t>
            </w:r>
          </w:p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D950FD" w:rsidRPr="00CA4B7F" w:rsidRDefault="00D950FD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（包括课程名称、课程类型、授课对象、学生评教等信息）</w:t>
            </w:r>
          </w:p>
          <w:p w:rsidR="00D950FD" w:rsidRDefault="00D950FD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 w:hint="eastAsia"/>
              </w:rPr>
              <w:t>劳动经济学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必修课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本科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优良</w:t>
            </w:r>
          </w:p>
          <w:p w:rsidR="00D950FD" w:rsidRPr="003352F7" w:rsidRDefault="00D950FD" w:rsidP="00810D7D">
            <w:pPr>
              <w:spacing w:line="360" w:lineRule="auto"/>
              <w:rPr>
                <w:rFonts w:ascii="宋体"/>
              </w:rPr>
            </w:pPr>
            <w:r>
              <w:rPr>
                <w:rFonts w:ascii="宋体" w:cs="宋体" w:hint="eastAsia"/>
              </w:rPr>
              <w:t>计量经济学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必修课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本科</w:t>
            </w:r>
            <w:r>
              <w:rPr>
                <w:rFonts w:ascii="宋体" w:cs="宋体"/>
              </w:rPr>
              <w:t xml:space="preserve"> </w:t>
            </w:r>
            <w:r>
              <w:rPr>
                <w:rFonts w:ascii="宋体" w:cs="宋体" w:hint="eastAsia"/>
              </w:rPr>
              <w:t>优良</w:t>
            </w:r>
          </w:p>
        </w:tc>
      </w:tr>
      <w:tr w:rsidR="00D950FD" w:rsidRPr="00CA4B7F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D950FD" w:rsidRPr="00CA4B7F" w:rsidRDefault="00D950FD" w:rsidP="00810D7D">
            <w:pPr>
              <w:spacing w:line="360" w:lineRule="auto"/>
              <w:rPr>
                <w:rFonts w:ascii="宋体"/>
              </w:rPr>
            </w:pPr>
          </w:p>
        </w:tc>
      </w:tr>
      <w:tr w:rsidR="00D950FD" w:rsidRPr="00CA4B7F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D950FD" w:rsidRPr="00CA4B7F" w:rsidRDefault="00D950FD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 w:hint="eastAsia"/>
              </w:rPr>
              <w:t>（工作目标，对学生指导的主要内容、方式、时间安排等）</w:t>
            </w:r>
          </w:p>
          <w:p w:rsidR="00D950FD" w:rsidRPr="00DD5E91" w:rsidRDefault="00D950FD" w:rsidP="00DD5E91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D5E91">
              <w:rPr>
                <w:rFonts w:ascii="Calibri" w:hAnsi="Calibri" w:cs="宋体" w:hint="eastAsia"/>
                <w:color w:val="000000"/>
                <w:kern w:val="0"/>
                <w:sz w:val="24"/>
                <w:szCs w:val="24"/>
              </w:rPr>
              <w:t>学生的学业指导；</w:t>
            </w:r>
          </w:p>
          <w:p w:rsidR="00D950FD" w:rsidRPr="00DD5E91" w:rsidRDefault="00D950FD" w:rsidP="00DD5E91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D5E91">
              <w:rPr>
                <w:rFonts w:ascii="Calibri" w:hAnsi="Calibri" w:cs="宋体" w:hint="eastAsia"/>
                <w:color w:val="000000"/>
                <w:kern w:val="0"/>
                <w:sz w:val="24"/>
                <w:szCs w:val="24"/>
              </w:rPr>
              <w:t>注重学生的人生引导；</w:t>
            </w:r>
          </w:p>
          <w:p w:rsidR="00D950FD" w:rsidRPr="00DD5E91" w:rsidRDefault="00D950FD" w:rsidP="00DD5E91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D5E91">
              <w:rPr>
                <w:rFonts w:ascii="Calibri" w:hAnsi="Calibri" w:cs="宋体" w:hint="eastAsia"/>
                <w:color w:val="000000"/>
                <w:kern w:val="0"/>
                <w:sz w:val="24"/>
                <w:szCs w:val="24"/>
              </w:rPr>
              <w:t>定期对学生进行指导，每学期不少于</w:t>
            </w:r>
            <w:r w:rsidRPr="00DD5E91">
              <w:rPr>
                <w:rFonts w:ascii="Calibri" w:hAnsi="Calibri" w:cs="Calibri"/>
                <w:color w:val="000000"/>
                <w:kern w:val="0"/>
                <w:sz w:val="24"/>
                <w:szCs w:val="24"/>
              </w:rPr>
              <w:t>6</w:t>
            </w:r>
            <w:r w:rsidRPr="00DD5E91">
              <w:rPr>
                <w:rFonts w:ascii="Calibri" w:hAnsi="Calibri" w:cs="宋体" w:hint="eastAsia"/>
                <w:color w:val="000000"/>
                <w:kern w:val="0"/>
                <w:sz w:val="24"/>
                <w:szCs w:val="24"/>
              </w:rPr>
              <w:t>次；</w:t>
            </w:r>
          </w:p>
          <w:p w:rsidR="00D950FD" w:rsidRPr="00DD5E91" w:rsidRDefault="00D950FD" w:rsidP="00DD5E91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 w:rsidRPr="00DD5E91">
              <w:rPr>
                <w:rFonts w:ascii="Calibri" w:hAnsi="Calibri" w:cs="宋体" w:hint="eastAsia"/>
                <w:color w:val="000000"/>
                <w:kern w:val="0"/>
                <w:sz w:val="24"/>
                <w:szCs w:val="24"/>
              </w:rPr>
              <w:t>采取灵活多样的指导方式</w:t>
            </w:r>
          </w:p>
          <w:p w:rsidR="00D950FD" w:rsidRPr="00CA4B7F" w:rsidRDefault="00D950FD" w:rsidP="00810D7D">
            <w:pPr>
              <w:spacing w:line="360" w:lineRule="auto"/>
              <w:rPr>
                <w:rFonts w:ascii="宋体"/>
              </w:rPr>
            </w:pPr>
          </w:p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申请人签字：</w:t>
            </w:r>
          </w:p>
          <w:p w:rsidR="00D950FD" w:rsidRPr="00CA4B7F" w:rsidRDefault="00D950FD" w:rsidP="00810D7D">
            <w:pPr>
              <w:spacing w:line="360" w:lineRule="auto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D950FD" w:rsidRPr="00CA4B7F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部部院系</w:t>
            </w:r>
            <w:r w:rsidRPr="00CA4B7F">
              <w:rPr>
                <w:rFonts w:ascii="宋体" w:hAnsi="宋体" w:cs="宋体" w:hint="eastAsia"/>
                <w:b/>
                <w:bCs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D950FD" w:rsidRPr="00CA4B7F" w:rsidRDefault="00D950FD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  <w:tr w:rsidR="00D950FD" w:rsidRPr="00CA4B7F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 w:hint="eastAsia"/>
                <w:b/>
                <w:bCs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D950FD" w:rsidRPr="00CA4B7F" w:rsidRDefault="00D950FD" w:rsidP="00810D7D">
            <w:pPr>
              <w:spacing w:line="360" w:lineRule="auto"/>
              <w:jc w:val="left"/>
              <w:rPr>
                <w:rFonts w:ascii="宋体"/>
              </w:rPr>
            </w:pPr>
          </w:p>
          <w:p w:rsidR="00D950FD" w:rsidRPr="00CA4B7F" w:rsidRDefault="00D950FD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bCs/>
              </w:rPr>
            </w:pPr>
            <w:r w:rsidRPr="00CA4B7F">
              <w:rPr>
                <w:rFonts w:ascii="宋体" w:hAnsi="宋体" w:cs="宋体"/>
              </w:rPr>
              <w:t xml:space="preserve">                           </w:t>
            </w:r>
            <w:r w:rsidRPr="00CA4B7F">
              <w:rPr>
                <w:rFonts w:ascii="宋体" w:hAnsi="宋体" w:cs="宋体" w:hint="eastAsia"/>
                <w:b/>
                <w:bCs/>
              </w:rPr>
              <w:t>负责人签字：</w:t>
            </w:r>
          </w:p>
          <w:p w:rsidR="00D950FD" w:rsidRPr="00CA4B7F" w:rsidRDefault="00D950FD" w:rsidP="00810D7D">
            <w:pPr>
              <w:spacing w:line="360" w:lineRule="auto"/>
              <w:jc w:val="center"/>
              <w:rPr>
                <w:rFonts w:ascii="宋体"/>
              </w:rPr>
            </w:pPr>
            <w:r w:rsidRPr="00CA4B7F">
              <w:rPr>
                <w:rFonts w:ascii="宋体" w:hAnsi="宋体" w:cs="宋体"/>
                <w:b/>
                <w:bCs/>
              </w:rPr>
              <w:t xml:space="preserve">                                       20   </w:t>
            </w:r>
            <w:r w:rsidRPr="00CA4B7F">
              <w:rPr>
                <w:rFonts w:ascii="宋体" w:hAnsi="宋体" w:cs="宋体" w:hint="eastAsia"/>
                <w:b/>
                <w:bCs/>
              </w:rPr>
              <w:t>年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月</w:t>
            </w:r>
            <w:r w:rsidRPr="00CA4B7F">
              <w:rPr>
                <w:rFonts w:ascii="宋体" w:hAnsi="宋体" w:cs="宋体"/>
                <w:b/>
                <w:bCs/>
              </w:rPr>
              <w:t xml:space="preserve">   </w:t>
            </w:r>
            <w:r w:rsidRPr="00CA4B7F">
              <w:rPr>
                <w:rFonts w:ascii="宋体" w:hAnsi="宋体" w:cs="宋体" w:hint="eastAsia"/>
                <w:b/>
                <w:bCs/>
              </w:rPr>
              <w:t>日</w:t>
            </w:r>
          </w:p>
        </w:tc>
      </w:tr>
    </w:tbl>
    <w:p w:rsidR="00D950FD" w:rsidRDefault="00D950FD"/>
    <w:sectPr w:rsidR="00D950FD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2913CB"/>
    <w:rsid w:val="003352F7"/>
    <w:rsid w:val="0072782C"/>
    <w:rsid w:val="00810D7D"/>
    <w:rsid w:val="008E6B01"/>
    <w:rsid w:val="00A91E5A"/>
    <w:rsid w:val="00CA4B7F"/>
    <w:rsid w:val="00D950FD"/>
    <w:rsid w:val="00DD5E91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CB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92</Words>
  <Characters>529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***</cp:lastModifiedBy>
  <cp:revision>2</cp:revision>
  <dcterms:created xsi:type="dcterms:W3CDTF">2013-10-17T08:39:00Z</dcterms:created>
  <dcterms:modified xsi:type="dcterms:W3CDTF">2013-10-21T00:47:00Z</dcterms:modified>
</cp:coreProperties>
</file>