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36221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36221B" w:rsidRPr="00A91E5A" w:rsidRDefault="0036221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36221B" w:rsidRPr="00CA4B7F" w:rsidTr="00810D7D">
        <w:trPr>
          <w:trHeight w:val="5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于然</w:t>
            </w:r>
          </w:p>
        </w:tc>
        <w:tc>
          <w:tcPr>
            <w:tcW w:w="2131" w:type="dxa"/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副教授</w:t>
            </w:r>
          </w:p>
        </w:tc>
      </w:tr>
      <w:tr w:rsidR="0036221B" w:rsidRPr="00CA4B7F" w:rsidTr="00810D7D">
        <w:trPr>
          <w:trHeight w:val="54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人力资源开发与管理</w:t>
            </w:r>
          </w:p>
        </w:tc>
        <w:tc>
          <w:tcPr>
            <w:tcW w:w="2131" w:type="dxa"/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经济管理学院</w:t>
            </w:r>
          </w:p>
        </w:tc>
      </w:tr>
      <w:tr w:rsidR="0036221B" w:rsidRPr="00CA4B7F" w:rsidTr="00810D7D">
        <w:trPr>
          <w:trHeight w:val="556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后主楼</w:t>
            </w:r>
            <w:r>
              <w:rPr>
                <w:rFonts w:ascii="宋体"/>
                <w:szCs w:val="21"/>
              </w:rPr>
              <w:t>1607</w:t>
            </w:r>
          </w:p>
        </w:tc>
      </w:tr>
      <w:tr w:rsidR="0036221B" w:rsidRPr="00CA4B7F" w:rsidTr="00810D7D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15120097199</w:t>
            </w:r>
          </w:p>
        </w:tc>
        <w:tc>
          <w:tcPr>
            <w:tcW w:w="2131" w:type="dxa"/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Yuran918@163.com</w:t>
            </w:r>
          </w:p>
        </w:tc>
      </w:tr>
      <w:tr w:rsidR="0036221B" w:rsidRPr="00CA4B7F" w:rsidTr="00810D7D">
        <w:trPr>
          <w:trHeight w:val="564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工商管理</w:t>
            </w:r>
          </w:p>
        </w:tc>
        <w:tc>
          <w:tcPr>
            <w:tcW w:w="2131" w:type="dxa"/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righ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</w:tr>
      <w:tr w:rsidR="0036221B" w:rsidRPr="00CA4B7F" w:rsidTr="00810D7D">
        <w:trPr>
          <w:trHeight w:val="144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36221B" w:rsidRPr="00CA4B7F" w:rsidRDefault="0036221B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36221B" w:rsidRPr="00CA4B7F" w:rsidRDefault="0036221B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人力资源管理学、公共关系学</w:t>
            </w:r>
          </w:p>
        </w:tc>
      </w:tr>
      <w:tr w:rsidR="0036221B" w:rsidRPr="00CA4B7F" w:rsidTr="00810D7D">
        <w:trPr>
          <w:trHeight w:val="1269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36221B" w:rsidRDefault="0036221B" w:rsidP="00810D7D">
            <w:pPr>
              <w:spacing w:line="360" w:lineRule="auto"/>
            </w:pPr>
            <w:r>
              <w:rPr>
                <w:rFonts w:hint="eastAsia"/>
              </w:rPr>
              <w:t>主持学校教改项目：经济与工商管理学院本科生专业实践模式探索（</w:t>
            </w:r>
            <w:r>
              <w:t>2009-2011</w:t>
            </w:r>
            <w:r>
              <w:rPr>
                <w:rFonts w:hint="eastAsia"/>
              </w:rPr>
              <w:t>）</w:t>
            </w:r>
          </w:p>
          <w:p w:rsidR="0036221B" w:rsidRDefault="0036221B" w:rsidP="005078F0">
            <w:r w:rsidRPr="001E6ABA">
              <w:rPr>
                <w:rFonts w:hint="eastAsia"/>
              </w:rPr>
              <w:t>《企业用工之困：</w:t>
            </w:r>
            <w:r w:rsidRPr="001E6ABA">
              <w:t>2012</w:t>
            </w:r>
            <w:r w:rsidRPr="001E6ABA">
              <w:rPr>
                <w:rFonts w:hint="eastAsia"/>
              </w:rPr>
              <w:t>中国人本发展报告》，经济科学出版社</w:t>
            </w:r>
            <w:r w:rsidRPr="001E6ABA">
              <w:t>2012</w:t>
            </w:r>
            <w:r w:rsidRPr="001E6ABA">
              <w:rPr>
                <w:rFonts w:hint="eastAsia"/>
              </w:rPr>
              <w:t>年</w:t>
            </w:r>
            <w:r w:rsidRPr="001E6ABA">
              <w:t>11</w:t>
            </w:r>
            <w:r w:rsidRPr="001E6ABA">
              <w:rPr>
                <w:rFonts w:hint="eastAsia"/>
              </w:rPr>
              <w:t>月版</w:t>
            </w:r>
            <w:r w:rsidRPr="001E6ABA">
              <w:t>,</w:t>
            </w:r>
            <w:r w:rsidRPr="001E6ABA">
              <w:rPr>
                <w:rFonts w:hint="eastAsia"/>
              </w:rPr>
              <w:t>（</w:t>
            </w:r>
            <w:r w:rsidRPr="001E6ABA">
              <w:t>ISBN978-7-5141-2684-6</w:t>
            </w:r>
            <w:r w:rsidRPr="001E6ABA">
              <w:rPr>
                <w:rFonts w:hint="eastAsia"/>
              </w:rPr>
              <w:t>，</w:t>
            </w:r>
            <w:r w:rsidRPr="001E6ABA">
              <w:t>35</w:t>
            </w:r>
            <w:r w:rsidRPr="001E6ABA">
              <w:rPr>
                <w:rFonts w:hint="eastAsia"/>
              </w:rPr>
              <w:t>万字）</w:t>
            </w:r>
            <w:r>
              <w:rPr>
                <w:rFonts w:hint="eastAsia"/>
              </w:rPr>
              <w:t>，副主笔，作者之一</w:t>
            </w:r>
          </w:p>
          <w:p w:rsidR="0036221B" w:rsidRPr="005078F0" w:rsidRDefault="0036221B" w:rsidP="005078F0">
            <w:pPr>
              <w:spacing w:line="360" w:lineRule="auto"/>
              <w:rPr>
                <w:rFonts w:ascii="宋体"/>
                <w:szCs w:val="21"/>
              </w:rPr>
            </w:pPr>
            <w:r w:rsidRPr="001E6ABA">
              <w:rPr>
                <w:rFonts w:hint="eastAsia"/>
              </w:rPr>
              <w:t>《现代人力资源管理学》，北京师范大学出版社，</w:t>
            </w:r>
            <w:r w:rsidRPr="001E6ABA">
              <w:t>2011.8</w:t>
            </w:r>
            <w:r>
              <w:rPr>
                <w:rFonts w:hint="eastAsia"/>
              </w:rPr>
              <w:t>李宝元、</w:t>
            </w:r>
            <w:r w:rsidRPr="001E6ABA">
              <w:rPr>
                <w:rFonts w:hint="eastAsia"/>
              </w:rPr>
              <w:t>于然、李静合著</w:t>
            </w:r>
          </w:p>
        </w:tc>
      </w:tr>
      <w:tr w:rsidR="0036221B" w:rsidRPr="00CA4B7F" w:rsidTr="00810D7D">
        <w:trPr>
          <w:trHeight w:val="3682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</w:tcPr>
          <w:p w:rsidR="0036221B" w:rsidRPr="00CA4B7F" w:rsidRDefault="0036221B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36221B" w:rsidRDefault="0036221B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工作目标及主要内容：指导学生加深专业认知；明了未来发展方向；解决学习、工作、生活中存在的问题。</w:t>
            </w:r>
          </w:p>
          <w:p w:rsidR="0036221B" w:rsidRDefault="0036221B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方式：</w:t>
            </w:r>
            <w:r>
              <w:rPr>
                <w:rFonts w:ascii="宋体"/>
                <w:szCs w:val="21"/>
              </w:rPr>
              <w:t>1.</w:t>
            </w:r>
            <w:r>
              <w:rPr>
                <w:rFonts w:ascii="宋体" w:hint="eastAsia"/>
                <w:szCs w:val="21"/>
              </w:rPr>
              <w:t>建立五人团队，进行问题讨论，座谈、互动</w:t>
            </w:r>
          </w:p>
          <w:p w:rsidR="0036221B" w:rsidRDefault="0036221B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    2.</w:t>
            </w:r>
            <w:r>
              <w:rPr>
                <w:rFonts w:ascii="宋体" w:hint="eastAsia"/>
                <w:szCs w:val="21"/>
              </w:rPr>
              <w:t>个人面谈</w:t>
            </w:r>
          </w:p>
          <w:p w:rsidR="0036221B" w:rsidRDefault="0036221B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时间：每月至少活动或面谈一次</w:t>
            </w:r>
          </w:p>
          <w:p w:rsidR="0036221B" w:rsidRPr="001D2B8E" w:rsidRDefault="0036221B" w:rsidP="00810D7D">
            <w:pPr>
              <w:spacing w:line="360" w:lineRule="auto"/>
              <w:rPr>
                <w:rFonts w:ascii="宋体"/>
                <w:szCs w:val="21"/>
              </w:rPr>
            </w:pPr>
          </w:p>
          <w:p w:rsidR="0036221B" w:rsidRPr="001D2B8E" w:rsidRDefault="0036221B" w:rsidP="00810D7D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    </w:t>
            </w:r>
          </w:p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申请人签字：</w:t>
            </w:r>
            <w:r>
              <w:rPr>
                <w:rFonts w:ascii="宋体" w:hAnsi="宋体" w:hint="eastAsia"/>
                <w:b/>
                <w:szCs w:val="21"/>
              </w:rPr>
              <w:t>于然</w:t>
            </w:r>
          </w:p>
          <w:p w:rsidR="0036221B" w:rsidRPr="00CA4B7F" w:rsidRDefault="0036221B" w:rsidP="00810D7D">
            <w:pPr>
              <w:spacing w:line="360" w:lineRule="auto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</w:t>
            </w:r>
            <w:r>
              <w:rPr>
                <w:rFonts w:ascii="宋体" w:hAnsi="宋体"/>
                <w:b/>
                <w:szCs w:val="21"/>
              </w:rPr>
              <w:t xml:space="preserve">                          </w:t>
            </w:r>
            <w:r w:rsidRPr="00CA4B7F">
              <w:rPr>
                <w:rFonts w:ascii="宋体" w:hAnsi="宋体"/>
                <w:b/>
                <w:szCs w:val="21"/>
              </w:rPr>
              <w:t>20</w:t>
            </w:r>
            <w:r>
              <w:rPr>
                <w:rFonts w:ascii="宋体" w:hAnsi="宋体"/>
                <w:b/>
                <w:szCs w:val="21"/>
              </w:rPr>
              <w:t>13</w:t>
            </w:r>
            <w:r w:rsidRPr="00CA4B7F">
              <w:rPr>
                <w:rFonts w:ascii="宋体" w:hAnsi="宋体"/>
                <w:b/>
                <w:szCs w:val="21"/>
              </w:rPr>
              <w:t xml:space="preserve">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ascii="宋体" w:hAnsi="宋体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ascii="宋体" w:hAnsi="宋体"/>
                <w:b/>
                <w:szCs w:val="21"/>
              </w:rPr>
              <w:t>21</w:t>
            </w:r>
            <w:r w:rsidRPr="00CA4B7F">
              <w:rPr>
                <w:rFonts w:ascii="宋体" w:hAnsi="宋体"/>
                <w:b/>
                <w:szCs w:val="21"/>
              </w:rPr>
              <w:t xml:space="preserve">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36221B" w:rsidRPr="00CA4B7F" w:rsidTr="00810D7D">
        <w:trPr>
          <w:trHeight w:val="152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36221B" w:rsidRPr="00CA4B7F" w:rsidRDefault="0036221B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 20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36221B" w:rsidRPr="00CA4B7F" w:rsidTr="00810D7D">
        <w:trPr>
          <w:trHeight w:val="1407"/>
          <w:jc w:val="center"/>
        </w:trPr>
        <w:tc>
          <w:tcPr>
            <w:tcW w:w="2235" w:type="dxa"/>
            <w:tcBorders>
              <w:lef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right w:val="single" w:sz="4" w:space="0" w:color="000000"/>
            </w:tcBorders>
            <w:vAlign w:val="center"/>
          </w:tcPr>
          <w:p w:rsidR="0036221B" w:rsidRPr="00CA4B7F" w:rsidRDefault="0036221B" w:rsidP="00810D7D"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 w:rsidR="0036221B" w:rsidRPr="00CA4B7F" w:rsidRDefault="0036221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 w:rsidRPr="00CA4B7F">
              <w:rPr>
                <w:rFonts w:ascii="宋体" w:hAnsi="宋体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36221B" w:rsidRPr="00CA4B7F" w:rsidRDefault="0036221B" w:rsidP="00810D7D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 w:rsidRPr="00CA4B7F">
              <w:rPr>
                <w:rFonts w:ascii="宋体" w:hAnsi="宋体"/>
                <w:b/>
                <w:szCs w:val="21"/>
              </w:rPr>
              <w:t xml:space="preserve">                                       20   </w:t>
            </w:r>
            <w:r w:rsidRPr="00CA4B7F">
              <w:rPr>
                <w:rFonts w:ascii="宋体" w:hAnsi="宋体" w:hint="eastAsia"/>
                <w:b/>
                <w:szCs w:val="21"/>
              </w:rPr>
              <w:t>年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Pr="00CA4B7F">
              <w:rPr>
                <w:rFonts w:ascii="宋体" w:hAnsi="宋体"/>
                <w:b/>
                <w:szCs w:val="21"/>
              </w:rPr>
              <w:t xml:space="preserve">   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36221B" w:rsidRDefault="0036221B"/>
    <w:sectPr w:rsidR="0036221B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13CB"/>
    <w:rsid w:val="00015215"/>
    <w:rsid w:val="0014746B"/>
    <w:rsid w:val="001D2B8E"/>
    <w:rsid w:val="001E6ABA"/>
    <w:rsid w:val="002913CB"/>
    <w:rsid w:val="0036221B"/>
    <w:rsid w:val="005078F0"/>
    <w:rsid w:val="00810D7D"/>
    <w:rsid w:val="00A91E5A"/>
    <w:rsid w:val="00AC7A75"/>
    <w:rsid w:val="00CA4B7F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3C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2</Pages>
  <Words>120</Words>
  <Characters>684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4</cp:revision>
  <dcterms:created xsi:type="dcterms:W3CDTF">2013-10-17T08:39:00Z</dcterms:created>
  <dcterms:modified xsi:type="dcterms:W3CDTF">2013-10-21T02:14:00Z</dcterms:modified>
</cp:coreProperties>
</file>